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8D59B" w14:textId="3E8C7DEF" w:rsidR="006B2F86" w:rsidRDefault="003C520E" w:rsidP="00E71FC3">
      <w:pPr>
        <w:pStyle w:val="NoSpacing"/>
      </w:pPr>
      <w:r>
        <w:rPr>
          <w:u w:val="single"/>
        </w:rPr>
        <w:t>Joan KILBURN</w:t>
      </w:r>
      <w:r>
        <w:t xml:space="preserve">   </w:t>
      </w:r>
      <w:proofErr w:type="gramStart"/>
      <w:r>
        <w:t xml:space="preserve">   (</w:t>
      </w:r>
      <w:proofErr w:type="gramEnd"/>
      <w:r>
        <w:t>d.ca.1429)</w:t>
      </w:r>
    </w:p>
    <w:p w14:paraId="2EC80055" w14:textId="1FCC8BC5" w:rsidR="003C520E" w:rsidRDefault="003C520E" w:rsidP="00E71FC3">
      <w:pPr>
        <w:pStyle w:val="NoSpacing"/>
      </w:pPr>
      <w:r>
        <w:t>of York.</w:t>
      </w:r>
    </w:p>
    <w:p w14:paraId="051AD9C4" w14:textId="7220D578" w:rsidR="003C520E" w:rsidRDefault="003C520E" w:rsidP="00E71FC3">
      <w:pPr>
        <w:pStyle w:val="NoSpacing"/>
      </w:pPr>
    </w:p>
    <w:p w14:paraId="70AA4F4E" w14:textId="50B16722" w:rsidR="003C520E" w:rsidRDefault="003C520E" w:rsidP="00E71FC3">
      <w:pPr>
        <w:pStyle w:val="NoSpacing"/>
      </w:pPr>
    </w:p>
    <w:p w14:paraId="40CE70AC" w14:textId="7EFA26C8" w:rsidR="003C520E" w:rsidRDefault="003C520E" w:rsidP="00E71FC3">
      <w:pPr>
        <w:pStyle w:val="NoSpacing"/>
      </w:pPr>
      <w:r>
        <w:t>= John.    (W.Y.R. p.97)</w:t>
      </w:r>
    </w:p>
    <w:p w14:paraId="5DAEC210" w14:textId="1457BFF3" w:rsidR="003C520E" w:rsidRDefault="003C520E" w:rsidP="00E71FC3">
      <w:pPr>
        <w:pStyle w:val="NoSpacing"/>
      </w:pPr>
    </w:p>
    <w:p w14:paraId="056B827B" w14:textId="08795AD0" w:rsidR="003C520E" w:rsidRDefault="003C520E" w:rsidP="00E71FC3">
      <w:pPr>
        <w:pStyle w:val="NoSpacing"/>
      </w:pPr>
    </w:p>
    <w:p w14:paraId="380AEDF6" w14:textId="62843063" w:rsidR="003C520E" w:rsidRDefault="003C520E" w:rsidP="003C520E">
      <w:pPr>
        <w:pStyle w:val="NoSpacing"/>
      </w:pPr>
      <w:r>
        <w:t>18 Aug.1429</w:t>
      </w:r>
      <w:r>
        <w:tab/>
      </w:r>
      <w:r>
        <w:t>Probate of h</w:t>
      </w:r>
      <w:r>
        <w:t>er</w:t>
      </w:r>
      <w:bookmarkStart w:id="0" w:name="_GoBack"/>
      <w:bookmarkEnd w:id="0"/>
      <w:r>
        <w:t xml:space="preserve"> Will.  (ibid.)</w:t>
      </w:r>
    </w:p>
    <w:p w14:paraId="1657B95B" w14:textId="77777777" w:rsidR="003C520E" w:rsidRDefault="003C520E" w:rsidP="003C520E">
      <w:pPr>
        <w:pStyle w:val="NoSpacing"/>
      </w:pPr>
    </w:p>
    <w:p w14:paraId="3E6E9A5F" w14:textId="77777777" w:rsidR="003C520E" w:rsidRDefault="003C520E" w:rsidP="003C520E">
      <w:pPr>
        <w:pStyle w:val="NoSpacing"/>
      </w:pPr>
    </w:p>
    <w:p w14:paraId="3424FED6" w14:textId="77777777" w:rsidR="003C520E" w:rsidRDefault="003C520E" w:rsidP="003C520E">
      <w:pPr>
        <w:pStyle w:val="NoSpacing"/>
      </w:pPr>
      <w:r>
        <w:t>16 February 2019</w:t>
      </w:r>
    </w:p>
    <w:p w14:paraId="329DA4E5" w14:textId="4D9AE19B" w:rsidR="003C520E" w:rsidRPr="003C520E" w:rsidRDefault="003C520E" w:rsidP="00E71FC3">
      <w:pPr>
        <w:pStyle w:val="NoSpacing"/>
      </w:pPr>
    </w:p>
    <w:sectPr w:rsidR="003C520E" w:rsidRPr="003C52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695CB" w14:textId="77777777" w:rsidR="003C520E" w:rsidRDefault="003C520E" w:rsidP="00E71FC3">
      <w:pPr>
        <w:spacing w:after="0" w:line="240" w:lineRule="auto"/>
      </w:pPr>
      <w:r>
        <w:separator/>
      </w:r>
    </w:p>
  </w:endnote>
  <w:endnote w:type="continuationSeparator" w:id="0">
    <w:p w14:paraId="6A411175" w14:textId="77777777" w:rsidR="003C520E" w:rsidRDefault="003C52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D3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FE602" w14:textId="77777777" w:rsidR="003C520E" w:rsidRDefault="003C520E" w:rsidP="00E71FC3">
      <w:pPr>
        <w:spacing w:after="0" w:line="240" w:lineRule="auto"/>
      </w:pPr>
      <w:r>
        <w:separator/>
      </w:r>
    </w:p>
  </w:footnote>
  <w:footnote w:type="continuationSeparator" w:id="0">
    <w:p w14:paraId="73EB91F8" w14:textId="77777777" w:rsidR="003C520E" w:rsidRDefault="003C52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0E"/>
    <w:rsid w:val="001A7C09"/>
    <w:rsid w:val="003C520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33185"/>
  <w15:chartTrackingRefBased/>
  <w15:docId w15:val="{B7D9A699-DB32-4AF4-8F57-B528EB6C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2019-02-16T21:52:00Z</dcterms:created>
  <dcterms:modified xsi:type="dcterms:W3CDTF">2019-02-16T21:54:00Z</dcterms:modified>
</cp:coreProperties>
</file>